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2A" w:rsidRDefault="0077562A" w:rsidP="0077562A">
      <w:pPr>
        <w:pStyle w:val="NoSpacing"/>
      </w:pPr>
      <w:r>
        <w:rPr>
          <w:u w:val="single"/>
        </w:rPr>
        <w:t>William SCALES</w:t>
      </w:r>
      <w:r>
        <w:t xml:space="preserve">       (fl.1450)</w:t>
      </w:r>
    </w:p>
    <w:p w:rsidR="0077562A" w:rsidRDefault="0077562A" w:rsidP="0077562A">
      <w:pPr>
        <w:pStyle w:val="NoSpacing"/>
      </w:pPr>
      <w:proofErr w:type="gramStart"/>
      <w:r>
        <w:t>of</w:t>
      </w:r>
      <w:proofErr w:type="gramEnd"/>
      <w:r>
        <w:t xml:space="preserve"> Newcastle-upon-Tyne. </w:t>
      </w:r>
      <w:proofErr w:type="gramStart"/>
      <w:r>
        <w:t>Merchant.</w:t>
      </w:r>
      <w:proofErr w:type="gramEnd"/>
    </w:p>
    <w:p w:rsidR="0077562A" w:rsidRDefault="0077562A" w:rsidP="0077562A">
      <w:pPr>
        <w:pStyle w:val="NoSpacing"/>
      </w:pPr>
    </w:p>
    <w:p w:rsidR="0077562A" w:rsidRDefault="0077562A" w:rsidP="0077562A">
      <w:pPr>
        <w:pStyle w:val="NoSpacing"/>
      </w:pPr>
    </w:p>
    <w:p w:rsidR="0077562A" w:rsidRDefault="0077562A" w:rsidP="0077562A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Bakester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Marchall</w:t>
      </w:r>
      <w:proofErr w:type="spellEnd"/>
      <w:r>
        <w:t>(q.v.), Thomas Hanson(q.v.) and his</w:t>
      </w:r>
    </w:p>
    <w:p w:rsidR="0077562A" w:rsidRDefault="0077562A" w:rsidP="0077562A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>, Margaret(q.v.), executors of John Hanson, brought a plaint of debt</w:t>
      </w:r>
    </w:p>
    <w:p w:rsidR="0077562A" w:rsidRDefault="0077562A" w:rsidP="0077562A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Thomas Norman(q.v.).</w:t>
      </w:r>
    </w:p>
    <w:p w:rsidR="0077562A" w:rsidRDefault="0077562A" w:rsidP="0077562A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77562A" w:rsidRDefault="0077562A" w:rsidP="0077562A">
      <w:pPr>
        <w:pStyle w:val="NoSpacing"/>
      </w:pPr>
    </w:p>
    <w:p w:rsidR="0077562A" w:rsidRDefault="0077562A" w:rsidP="0077562A">
      <w:pPr>
        <w:pStyle w:val="NoSpacing"/>
      </w:pPr>
    </w:p>
    <w:p w:rsidR="0077562A" w:rsidRDefault="0077562A" w:rsidP="0077562A">
      <w:pPr>
        <w:pStyle w:val="NoSpacing"/>
      </w:pPr>
      <w:r>
        <w:t>14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2A" w:rsidRDefault="0077562A" w:rsidP="00920DE3">
      <w:pPr>
        <w:spacing w:after="0" w:line="240" w:lineRule="auto"/>
      </w:pPr>
      <w:r>
        <w:separator/>
      </w:r>
    </w:p>
  </w:endnote>
  <w:endnote w:type="continuationSeparator" w:id="0">
    <w:p w:rsidR="0077562A" w:rsidRDefault="007756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2A" w:rsidRDefault="0077562A" w:rsidP="00920DE3">
      <w:pPr>
        <w:spacing w:after="0" w:line="240" w:lineRule="auto"/>
      </w:pPr>
      <w:r>
        <w:separator/>
      </w:r>
    </w:p>
  </w:footnote>
  <w:footnote w:type="continuationSeparator" w:id="0">
    <w:p w:rsidR="0077562A" w:rsidRDefault="007756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62A"/>
    <w:rsid w:val="00120749"/>
    <w:rsid w:val="00624CAE"/>
    <w:rsid w:val="0077562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56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56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2014-12-03T19:51:00Z</dcterms:created>
  <dcterms:modified xsi:type="dcterms:W3CDTF">2014-12-03T19:52:00Z</dcterms:modified>
</cp:coreProperties>
</file>